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81AF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81AF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081AF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081AF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081AF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081AF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081AF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081AFF" w:rsidRPr="00081AFF">
          <w:rPr>
            <w:b w:val="0"/>
          </w:rPr>
          <w:t xml:space="preserve"> 07143/044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081AFF" w:rsidP="00232C8F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081AFF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081AFF" w:rsidRPr="00081AFF">
          <w:rPr>
            <w:rStyle w:val="aa"/>
          </w:rPr>
          <w:t xml:space="preserve"> Кабинет врача-невролога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081AFF" w:rsidRPr="00081AFF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081AFF" w:rsidRPr="00081AFF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081AFF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081AFF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081AFF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081AFF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081AFF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0860ED" w:rsidP="00C3186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081AFF" w:rsidRPr="00081AFF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081AFF" w:rsidRPr="00081AFF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81AFF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81AFF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081AFF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081AFF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081AF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1AF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1AF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1AF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1AF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1AF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1AF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F70F1B" w:rsidP="00F70F1B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 </w:t>
            </w:r>
            <w:r w:rsidR="00B73862">
              <w:rPr>
                <w:sz w:val="18"/>
                <w:szCs w:val="18"/>
              </w:rPr>
              <w:t>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персонал,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1AF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7386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1D30C2" w:rsidRPr="001D30C2">
          <w:rPr>
            <w:i/>
            <w:u w:val="single"/>
          </w:rPr>
          <w:t>1. Рекомендации по улучшению и оздоровлению условий труда:</w:t>
        </w:r>
        <w:r w:rsidR="001D30C2" w:rsidRPr="001D30C2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1D30C2" w:rsidRPr="001D30C2">
          <w:rPr>
            <w:i/>
            <w:u w:val="single"/>
          </w:rPr>
          <w:tab/>
          <w:t>   </w:t>
        </w:r>
        <w:r w:rsidR="001D30C2" w:rsidRPr="001D30C2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1D30C2" w:rsidRPr="001D30C2">
          <w:rPr>
            <w:i/>
            <w:u w:val="single"/>
          </w:rPr>
          <w:tab/>
          <w:t>   </w:t>
        </w:r>
        <w:r w:rsidR="001D30C2" w:rsidRPr="001D30C2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1D30C2" w:rsidRPr="001D30C2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1D30C2" w:rsidRPr="001D30C2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81AFF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81AFF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081AF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81AFF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81AFF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081AF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81AFF" w:rsidRPr="00081AFF" w:rsidTr="00081AF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</w:tr>
      <w:tr w:rsidR="00081AFF" w:rsidRPr="00081AFF" w:rsidTr="00081AF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  <w:r w:rsidRPr="00081AF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  <w:r w:rsidRPr="00081AF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  <w:r w:rsidRPr="00081AF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  <w:r w:rsidRPr="00081AFF">
              <w:rPr>
                <w:vertAlign w:val="superscript"/>
              </w:rPr>
              <w:t>(дата)</w:t>
            </w:r>
          </w:p>
        </w:tc>
      </w:tr>
      <w:tr w:rsidR="00081AFF" w:rsidRPr="00081AFF" w:rsidTr="00081AF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</w:tr>
      <w:tr w:rsidR="00081AFF" w:rsidRPr="00081AFF" w:rsidTr="00081AF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  <w:r w:rsidRPr="00081AF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  <w:r w:rsidRPr="00081AF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  <w:r w:rsidRPr="00081AF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  <w:r w:rsidRPr="00081AFF">
              <w:rPr>
                <w:vertAlign w:val="superscript"/>
              </w:rPr>
              <w:t>(дата)</w:t>
            </w:r>
          </w:p>
        </w:tc>
      </w:tr>
      <w:tr w:rsidR="00081AFF" w:rsidRPr="00081AFF" w:rsidTr="00081AF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AFF" w:rsidRPr="00081AFF" w:rsidRDefault="00081AFF" w:rsidP="004E51DC">
            <w:pPr>
              <w:pStyle w:val="a8"/>
            </w:pPr>
          </w:p>
        </w:tc>
      </w:tr>
      <w:tr w:rsidR="00081AFF" w:rsidRPr="00081AFF" w:rsidTr="00081AF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  <w:r w:rsidRPr="00081AF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  <w:r w:rsidRPr="00081AF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  <w:r w:rsidRPr="00081AF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81AFF" w:rsidRPr="00081AFF" w:rsidRDefault="00081AFF" w:rsidP="004E51DC">
            <w:pPr>
              <w:pStyle w:val="a8"/>
              <w:rPr>
                <w:vertAlign w:val="superscript"/>
              </w:rPr>
            </w:pPr>
            <w:r w:rsidRPr="00081AFF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73862" w:rsidTr="00B7386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73862" w:rsidRDefault="00B73862" w:rsidP="003C5C39">
            <w:pPr>
              <w:pStyle w:val="a8"/>
            </w:pPr>
            <w:r w:rsidRPr="00B73862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7386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7386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7386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73862" w:rsidRDefault="00B73862" w:rsidP="003C5C39">
            <w:pPr>
              <w:pStyle w:val="a8"/>
            </w:pPr>
            <w:r w:rsidRPr="00B73862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B7386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B73862" w:rsidRDefault="001D30C2" w:rsidP="003C5C39">
            <w:pPr>
              <w:pStyle w:val="a8"/>
            </w:pPr>
            <w:r>
              <w:t>18.10.2016</w:t>
            </w:r>
          </w:p>
        </w:tc>
      </w:tr>
      <w:tr w:rsidR="00EF07A3" w:rsidRPr="00B73862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B73862" w:rsidRDefault="00B73862" w:rsidP="003C5C39">
            <w:pPr>
              <w:pStyle w:val="a8"/>
              <w:rPr>
                <w:b/>
                <w:vertAlign w:val="superscript"/>
              </w:rPr>
            </w:pPr>
            <w:r w:rsidRPr="00B7386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B7386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B73862" w:rsidRDefault="00B73862" w:rsidP="00EF07A3">
            <w:pPr>
              <w:pStyle w:val="a8"/>
              <w:rPr>
                <w:b/>
                <w:vertAlign w:val="superscript"/>
              </w:rPr>
            </w:pPr>
            <w:r w:rsidRPr="00B7386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B7386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B73862" w:rsidRDefault="00B73862" w:rsidP="00EF07A3">
            <w:pPr>
              <w:pStyle w:val="a8"/>
              <w:rPr>
                <w:b/>
                <w:vertAlign w:val="superscript"/>
              </w:rPr>
            </w:pPr>
            <w:r w:rsidRPr="00B7386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B7386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B73862" w:rsidRDefault="00B73862" w:rsidP="00EF07A3">
            <w:pPr>
              <w:pStyle w:val="a8"/>
              <w:rPr>
                <w:vertAlign w:val="superscript"/>
              </w:rPr>
            </w:pPr>
            <w:r w:rsidRPr="00B73862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B7386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81AFF" w:rsidP="004E51DC">
            <w:pPr>
              <w:pStyle w:val="a8"/>
            </w:pPr>
            <w:r>
              <w:t>вакансия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B7386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862" w:rsidRDefault="00B73862" w:rsidP="0076042D">
      <w:pPr>
        <w:pStyle w:val="a9"/>
      </w:pPr>
      <w:r>
        <w:separator/>
      </w:r>
    </w:p>
  </w:endnote>
  <w:endnote w:type="continuationSeparator" w:id="0">
    <w:p w:rsidR="00B73862" w:rsidRDefault="00B7386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081AF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07143/044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3952B1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3952B1" w:rsidRPr="00C31869">
            <w:rPr>
              <w:rStyle w:val="ad"/>
              <w:sz w:val="20"/>
              <w:szCs w:val="20"/>
            </w:rPr>
            <w:fldChar w:fldCharType="separate"/>
          </w:r>
          <w:r w:rsidR="00081AFF">
            <w:rPr>
              <w:rStyle w:val="ad"/>
              <w:noProof/>
              <w:sz w:val="20"/>
              <w:szCs w:val="20"/>
            </w:rPr>
            <w:t>1</w:t>
          </w:r>
          <w:r w:rsidR="003952B1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81AFF" w:rsidRPr="00081AFF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862" w:rsidRDefault="00B73862" w:rsidP="0076042D">
      <w:pPr>
        <w:pStyle w:val="a9"/>
      </w:pPr>
      <w:r>
        <w:separator/>
      </w:r>
    </w:p>
  </w:footnote>
  <w:footnote w:type="continuationSeparator" w:id="0">
    <w:p w:rsidR="00B73862" w:rsidRDefault="00B7386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Кабинет врача-невролога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0 "/>
    <w:docVar w:name="colrab_anal" w:val=" 0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44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B0A88805A65C41A48F662A4502CD2831"/>
    <w:docVar w:name="rm_id" w:val="223"/>
    <w:docVar w:name="rm_name" w:val="                                          "/>
    <w:docVar w:name="rm_number" w:val=" 07143/044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5A326E"/>
    <w:rsid w:val="000024F1"/>
    <w:rsid w:val="00025683"/>
    <w:rsid w:val="00046815"/>
    <w:rsid w:val="0005566C"/>
    <w:rsid w:val="00081AFF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D30C2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952B1"/>
    <w:rsid w:val="003C24DB"/>
    <w:rsid w:val="003C5C39"/>
    <w:rsid w:val="0040104A"/>
    <w:rsid w:val="00402CAC"/>
    <w:rsid w:val="00427FB7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26E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18A5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3862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F4"/>
    <w:rsid w:val="00E36337"/>
    <w:rsid w:val="00E43EDA"/>
    <w:rsid w:val="00E45E69"/>
    <w:rsid w:val="00EB72AD"/>
    <w:rsid w:val="00EC37A1"/>
    <w:rsid w:val="00EF07A3"/>
    <w:rsid w:val="00EF3DC4"/>
    <w:rsid w:val="00F31AF6"/>
    <w:rsid w:val="00F70F1B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2016-10-17T13:10:00Z</dcterms:created>
  <dcterms:modified xsi:type="dcterms:W3CDTF">2016-10-18T09:23:00Z</dcterms:modified>
</cp:coreProperties>
</file>